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87F" w:rsidRDefault="00B2587F" w:rsidP="00B2587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Christopher FREER</w:t>
      </w:r>
      <w:r>
        <w:rPr>
          <w:rFonts w:ascii="Times New Roman" w:hAnsi="Arial Unicode MS"/>
        </w:rPr>
        <w:t xml:space="preserve">  </w:t>
      </w:r>
      <w:proofErr w:type="gramStart"/>
      <w:r>
        <w:rPr>
          <w:rFonts w:ascii="Times New Roman" w:hAnsi="Arial Unicode MS"/>
        </w:rPr>
        <w:t xml:space="preserve">   (</w:t>
      </w:r>
      <w:proofErr w:type="gramEnd"/>
      <w:r>
        <w:rPr>
          <w:rFonts w:ascii="Times New Roman" w:hAnsi="Arial Unicode MS"/>
        </w:rPr>
        <w:t>d.1507)</w:t>
      </w:r>
    </w:p>
    <w:p w:rsidR="00B2587F" w:rsidRDefault="00B2587F" w:rsidP="00B2587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Sand Hutton, North Riding of Yorkshire.</w:t>
      </w:r>
      <w:bookmarkStart w:id="0" w:name="_GoBack"/>
      <w:bookmarkEnd w:id="0"/>
    </w:p>
    <w:p w:rsidR="00B2587F" w:rsidRDefault="00B2587F" w:rsidP="00B2587F">
      <w:pPr>
        <w:pStyle w:val="Body1"/>
        <w:rPr>
          <w:rFonts w:ascii="Times New Roman" w:hAnsi="Times New Roman"/>
        </w:rPr>
      </w:pPr>
    </w:p>
    <w:p w:rsidR="00B2587F" w:rsidRDefault="00B2587F" w:rsidP="00B2587F">
      <w:pPr>
        <w:pStyle w:val="Body1"/>
        <w:rPr>
          <w:rFonts w:ascii="Times New Roman" w:hAnsi="Times New Roman"/>
        </w:rPr>
      </w:pPr>
    </w:p>
    <w:p w:rsidR="00B2587F" w:rsidRDefault="00B2587F" w:rsidP="00B2587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6 May1507    He made his Will.   (W.Y.R. p.65)</w:t>
      </w:r>
    </w:p>
    <w:p w:rsidR="00B2587F" w:rsidRDefault="00B2587F" w:rsidP="00B2587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28 Jun.             Probate of his Will.   (ibid.)</w:t>
      </w:r>
    </w:p>
    <w:p w:rsidR="00B2587F" w:rsidRDefault="00B2587F" w:rsidP="00B2587F">
      <w:pPr>
        <w:pStyle w:val="Body1"/>
        <w:rPr>
          <w:rFonts w:ascii="Times New Roman" w:hAnsi="Times New Roman"/>
        </w:rPr>
      </w:pPr>
    </w:p>
    <w:p w:rsidR="00B2587F" w:rsidRDefault="00B2587F" w:rsidP="00B2587F">
      <w:pPr>
        <w:pStyle w:val="Body1"/>
        <w:rPr>
          <w:rFonts w:ascii="Times New Roman" w:hAnsi="Times New Roman"/>
        </w:rPr>
      </w:pPr>
    </w:p>
    <w:p w:rsidR="00B2587F" w:rsidRDefault="00B2587F" w:rsidP="00B2587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9 May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87F" w:rsidRDefault="00B2587F" w:rsidP="00564E3C">
      <w:pPr>
        <w:spacing w:after="0" w:line="240" w:lineRule="auto"/>
      </w:pPr>
      <w:r>
        <w:separator/>
      </w:r>
    </w:p>
  </w:endnote>
  <w:endnote w:type="continuationSeparator" w:id="0">
    <w:p w:rsidR="00B2587F" w:rsidRDefault="00B2587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587F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87F" w:rsidRDefault="00B2587F" w:rsidP="00564E3C">
      <w:pPr>
        <w:spacing w:after="0" w:line="240" w:lineRule="auto"/>
      </w:pPr>
      <w:r>
        <w:separator/>
      </w:r>
    </w:p>
  </w:footnote>
  <w:footnote w:type="continuationSeparator" w:id="0">
    <w:p w:rsidR="00B2587F" w:rsidRDefault="00B2587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87F"/>
    <w:rsid w:val="00372DC6"/>
    <w:rsid w:val="00564E3C"/>
    <w:rsid w:val="0064591D"/>
    <w:rsid w:val="00B2587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F3C83"/>
  <w15:chartTrackingRefBased/>
  <w15:docId w15:val="{04AEB517-96D5-4A8A-8B65-AB63F4B2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B2587F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2015-10-20T19:00:00Z</dcterms:created>
  <dcterms:modified xsi:type="dcterms:W3CDTF">2015-10-20T19:00:00Z</dcterms:modified>
</cp:coreProperties>
</file>